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1BDF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FENTON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1C521FD7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Heydon</w:t>
      </w:r>
      <w:proofErr w:type="spellEnd"/>
      <w:r>
        <w:rPr>
          <w:rFonts w:ascii="Times New Roman" w:hAnsi="Times New Roman" w:cs="Times New Roman"/>
          <w:sz w:val="24"/>
          <w:szCs w:val="24"/>
        </w:rPr>
        <w:t>. Chapman.</w:t>
      </w:r>
    </w:p>
    <w:p w14:paraId="159C4F41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99236B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F07932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Styward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Cambridge, mercer(q.v.), brought a plaint of debt against</w:t>
      </w:r>
    </w:p>
    <w:p w14:paraId="456624EB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and William Bronwyn of Norwich, cutler(q.v.).</w:t>
      </w:r>
    </w:p>
    <w:p w14:paraId="7AA31639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987427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ACE84A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583CD8" w14:textId="77777777" w:rsidR="00E001BA" w:rsidRDefault="00E001BA" w:rsidP="00E00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2022</w:t>
      </w:r>
    </w:p>
    <w:p w14:paraId="4C7B3E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61668" w14:textId="77777777" w:rsidR="00E001BA" w:rsidRDefault="00E001BA" w:rsidP="009139A6">
      <w:r>
        <w:separator/>
      </w:r>
    </w:p>
  </w:endnote>
  <w:endnote w:type="continuationSeparator" w:id="0">
    <w:p w14:paraId="40397782" w14:textId="77777777" w:rsidR="00E001BA" w:rsidRDefault="00E001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DE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B1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11B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A4B7" w14:textId="77777777" w:rsidR="00E001BA" w:rsidRDefault="00E001BA" w:rsidP="009139A6">
      <w:r>
        <w:separator/>
      </w:r>
    </w:p>
  </w:footnote>
  <w:footnote w:type="continuationSeparator" w:id="0">
    <w:p w14:paraId="4A375BE3" w14:textId="77777777" w:rsidR="00E001BA" w:rsidRDefault="00E001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E4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BF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B2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1B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01B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41F04"/>
  <w15:chartTrackingRefBased/>
  <w15:docId w15:val="{916EDF48-8523-451B-90F3-8B2C0DA3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01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2022-08-12T10:20:00Z</dcterms:created>
  <dcterms:modified xsi:type="dcterms:W3CDTF">2022-08-12T10:20:00Z</dcterms:modified>
</cp:coreProperties>
</file>